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Brandy Marty Marquez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Arthur C. D’Andrea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CC2E23">
        <w:t>Carsi Mitzner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ind w:left="1170" w:hanging="1170"/>
      </w:pPr>
      <w:r>
        <w:t>RE:</w:t>
      </w:r>
      <w:r>
        <w:tab/>
      </w:r>
      <w:r w:rsidR="00601A5B">
        <w:rPr>
          <w:i/>
        </w:rPr>
        <w:t>Petition of Texas Parks and Wildlife Department Appealing a Decision by City of Goliad to Change Water and Sewer Rates</w:t>
      </w:r>
      <w:r w:rsidR="00601A5B">
        <w:t xml:space="preserve">, </w:t>
      </w:r>
      <w:r>
        <w:t>Docket No. </w:t>
      </w:r>
      <w:r w:rsidR="00601A5B">
        <w:t>47</w:t>
      </w:r>
      <w:r w:rsidR="00CC2E23">
        <w:t>6</w:t>
      </w:r>
      <w:r w:rsidR="00601A5B">
        <w:t>62</w:t>
      </w:r>
      <w:r w:rsidR="00CC2E23">
        <w:t xml:space="preserve">, </w:t>
      </w:r>
      <w:r w:rsidR="004B625A">
        <w:t>SOAH Docket No. 473-</w:t>
      </w:r>
      <w:r w:rsidR="00601A5B">
        <w:t>18-0847.WS</w:t>
      </w:r>
      <w:r>
        <w:t>, Draft Preliminary Order,</w:t>
      </w:r>
      <w:r w:rsidR="006D47D9">
        <w:t xml:space="preserve"> </w:t>
      </w:r>
      <w:r w:rsidR="004B625A">
        <w:t>December 14, 2017</w:t>
      </w:r>
      <w:r w:rsidR="00026C46">
        <w:t xml:space="preserve"> Open Meeting, Item No. 23.</w:t>
      </w:r>
    </w:p>
    <w:p w:rsidR="000429BB" w:rsidRDefault="000429BB" w:rsidP="000429BB">
      <w:pPr>
        <w:tabs>
          <w:tab w:val="left" w:pos="1170"/>
        </w:tabs>
      </w:pPr>
    </w:p>
    <w:p w:rsidR="000429BB" w:rsidRDefault="00026C46" w:rsidP="000429BB">
      <w:pPr>
        <w:tabs>
          <w:tab w:val="left" w:pos="1170"/>
        </w:tabs>
      </w:pPr>
      <w:r>
        <w:t>DATE:</w:t>
      </w:r>
      <w:r>
        <w:tab/>
        <w:t>December 7, 2017</w:t>
      </w:r>
      <w:bookmarkStart w:id="0" w:name="_GoBack"/>
      <w:bookmarkEnd w:id="0"/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4B625A">
        <w:t xml:space="preserve">December 14, 2017 </w:t>
      </w:r>
      <w:r>
        <w:t>open meeting.  Parties shall not file responses or comments addressing this draft preliminary order.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4B625A">
        <w:t>December 14, 2017</w:t>
      </w:r>
      <w:r>
        <w:t xml:space="preserve"> 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r>
        <w:rPr>
          <w:sz w:val="20"/>
        </w:rPr>
        <w:t>W2013</w:t>
      </w:r>
    </w:p>
    <w:p w:rsidR="000429BB" w:rsidRPr="00716707" w:rsidRDefault="000429BB" w:rsidP="000429BB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720B0A">
        <w:rPr>
          <w:noProof/>
          <w:sz w:val="20"/>
        </w:rPr>
        <w:t>q:\cadm\orders\prelim\47000\47662 dpo memo.docx</w:t>
      </w:r>
      <w:r>
        <w:rPr>
          <w:sz w:val="20"/>
        </w:rPr>
        <w:fldChar w:fldCharType="end"/>
      </w:r>
    </w:p>
    <w:sectPr w:rsidR="000429BB" w:rsidRPr="0071670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E23" w:rsidRDefault="00CC2E23" w:rsidP="00F205E0">
      <w:r>
        <w:separator/>
      </w:r>
    </w:p>
  </w:endnote>
  <w:endnote w:type="continuationSeparator" w:id="0">
    <w:p w:rsidR="00CC2E23" w:rsidRDefault="00CC2E23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57414174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E23" w:rsidRDefault="00CC2E23" w:rsidP="00F205E0">
      <w:r>
        <w:separator/>
      </w:r>
    </w:p>
  </w:footnote>
  <w:footnote w:type="continuationSeparator" w:id="0">
    <w:p w:rsidR="00CC2E23" w:rsidRDefault="00CC2E23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DE2072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DE2072">
      <w:rPr>
        <w:b/>
        <w:spacing w:val="10"/>
        <w:sz w:val="22"/>
      </w:rPr>
      <w:t>Arthur C. D’Andrea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E23"/>
    <w:rsid w:val="00026C46"/>
    <w:rsid w:val="000429BB"/>
    <w:rsid w:val="00054249"/>
    <w:rsid w:val="00081D53"/>
    <w:rsid w:val="000A4384"/>
    <w:rsid w:val="001C60C2"/>
    <w:rsid w:val="00210A67"/>
    <w:rsid w:val="00266D3A"/>
    <w:rsid w:val="00333DA2"/>
    <w:rsid w:val="003B52A7"/>
    <w:rsid w:val="003C1C7E"/>
    <w:rsid w:val="003F6056"/>
    <w:rsid w:val="00467443"/>
    <w:rsid w:val="004B625A"/>
    <w:rsid w:val="004F132B"/>
    <w:rsid w:val="0057420A"/>
    <w:rsid w:val="00591646"/>
    <w:rsid w:val="00601A5B"/>
    <w:rsid w:val="00661C13"/>
    <w:rsid w:val="006856A5"/>
    <w:rsid w:val="006D47D9"/>
    <w:rsid w:val="00720B0A"/>
    <w:rsid w:val="00783E18"/>
    <w:rsid w:val="00787F8C"/>
    <w:rsid w:val="008143E2"/>
    <w:rsid w:val="008348B5"/>
    <w:rsid w:val="008567C3"/>
    <w:rsid w:val="008732BB"/>
    <w:rsid w:val="00890720"/>
    <w:rsid w:val="008C7E5D"/>
    <w:rsid w:val="008E2B50"/>
    <w:rsid w:val="008F04CD"/>
    <w:rsid w:val="009B073B"/>
    <w:rsid w:val="009E3AC7"/>
    <w:rsid w:val="00A12349"/>
    <w:rsid w:val="00AC26D9"/>
    <w:rsid w:val="00BF63BA"/>
    <w:rsid w:val="00C3714F"/>
    <w:rsid w:val="00C6276B"/>
    <w:rsid w:val="00C71532"/>
    <w:rsid w:val="00C83ED2"/>
    <w:rsid w:val="00C93E4A"/>
    <w:rsid w:val="00CB24AC"/>
    <w:rsid w:val="00CC2E23"/>
    <w:rsid w:val="00CE2889"/>
    <w:rsid w:val="00D239E0"/>
    <w:rsid w:val="00D90769"/>
    <w:rsid w:val="00D96923"/>
    <w:rsid w:val="00DC43CA"/>
    <w:rsid w:val="00DE2072"/>
    <w:rsid w:val="00DE78BA"/>
    <w:rsid w:val="00E30FA8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2EDF8122-EDE6-4E5B-B85B-8C8258B4C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DPOmemo2013(wmd'a)</Template>
  <TotalTime>6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Mitzner, Carsi</dc:creator>
  <cp:lastModifiedBy>Mitzner, Carsi</cp:lastModifiedBy>
  <cp:revision>3</cp:revision>
  <cp:lastPrinted>2010-07-16T14:48:00Z</cp:lastPrinted>
  <dcterms:created xsi:type="dcterms:W3CDTF">2017-11-30T22:42:00Z</dcterms:created>
  <dcterms:modified xsi:type="dcterms:W3CDTF">2017-12-07T14:49:00Z</dcterms:modified>
</cp:coreProperties>
</file>